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4B" w:rsidRPr="00914E19" w:rsidRDefault="00B4634B" w:rsidP="002F6119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</w:t>
      </w:r>
    </w:p>
    <w:p w:rsidR="00B4634B" w:rsidRPr="00914E19" w:rsidRDefault="00B4634B" w:rsidP="00914E19">
      <w:pPr>
        <w:pStyle w:val="HeadDoc"/>
        <w:ind w:left="561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Утверждено </w:t>
      </w:r>
      <w:r w:rsidRPr="00914E19">
        <w:rPr>
          <w:sz w:val="24"/>
          <w:szCs w:val="24"/>
        </w:rPr>
        <w:t>постановлен</w:t>
      </w:r>
      <w:r>
        <w:rPr>
          <w:sz w:val="24"/>
          <w:szCs w:val="24"/>
        </w:rPr>
        <w:t>ием</w:t>
      </w:r>
      <w:r w:rsidRPr="00914E19">
        <w:rPr>
          <w:sz w:val="24"/>
          <w:szCs w:val="24"/>
        </w:rPr>
        <w:t xml:space="preserve"> администрации </w:t>
      </w:r>
      <w:r>
        <w:rPr>
          <w:sz w:val="24"/>
          <w:szCs w:val="24"/>
        </w:rPr>
        <w:t>Унечского района</w:t>
      </w:r>
    </w:p>
    <w:p w:rsidR="00B4634B" w:rsidRPr="00914E19" w:rsidRDefault="00B4634B" w:rsidP="002F6119">
      <w:pPr>
        <w:pStyle w:val="HeadDoc"/>
        <w:ind w:left="5610"/>
        <w:jc w:val="right"/>
        <w:rPr>
          <w:sz w:val="24"/>
          <w:szCs w:val="24"/>
        </w:rPr>
      </w:pPr>
      <w:r w:rsidRPr="00914E19">
        <w:rPr>
          <w:sz w:val="24"/>
          <w:szCs w:val="24"/>
        </w:rPr>
        <w:t xml:space="preserve">от </w:t>
      </w:r>
      <w:r>
        <w:rPr>
          <w:sz w:val="24"/>
          <w:szCs w:val="24"/>
        </w:rPr>
        <w:t>29.09.2022</w:t>
      </w:r>
      <w:r w:rsidRPr="00914E19">
        <w:rPr>
          <w:sz w:val="24"/>
          <w:szCs w:val="24"/>
        </w:rPr>
        <w:t xml:space="preserve">   №</w:t>
      </w:r>
      <w:r>
        <w:rPr>
          <w:sz w:val="24"/>
          <w:szCs w:val="24"/>
        </w:rPr>
        <w:t>268</w:t>
      </w:r>
    </w:p>
    <w:p w:rsidR="00B4634B" w:rsidRPr="00914E19" w:rsidRDefault="00B4634B" w:rsidP="002F6119">
      <w:pPr>
        <w:pStyle w:val="HeadDoc"/>
        <w:ind w:left="5610"/>
        <w:jc w:val="right"/>
        <w:rPr>
          <w:sz w:val="24"/>
          <w:szCs w:val="24"/>
        </w:rPr>
      </w:pPr>
    </w:p>
    <w:p w:rsidR="00B4634B" w:rsidRPr="00914E19" w:rsidRDefault="00B4634B" w:rsidP="002F6119">
      <w:pPr>
        <w:tabs>
          <w:tab w:val="left" w:pos="3150"/>
        </w:tabs>
        <w:spacing w:after="0" w:line="240" w:lineRule="auto"/>
        <w:ind w:left="6379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W w:w="9983" w:type="dxa"/>
        <w:tblInd w:w="-53" w:type="dxa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1857"/>
        <w:gridCol w:w="307"/>
        <w:gridCol w:w="3511"/>
        <w:gridCol w:w="1238"/>
        <w:gridCol w:w="3070"/>
      </w:tblGrid>
      <w:tr w:rsidR="00B4634B" w:rsidRPr="00432F2B">
        <w:tc>
          <w:tcPr>
            <w:tcW w:w="9983" w:type="dxa"/>
            <w:gridSpan w:val="5"/>
            <w:tcBorders>
              <w:bottom w:val="single" w:sz="4" w:space="0" w:color="000000"/>
            </w:tcBorders>
          </w:tcPr>
          <w:p w:rsidR="00B4634B" w:rsidRPr="00432F2B" w:rsidRDefault="00B4634B" w:rsidP="00914E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32F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Администрация Унечского района Брянской области</w:t>
            </w:r>
          </w:p>
        </w:tc>
      </w:tr>
      <w:tr w:rsidR="00B4634B" w:rsidRPr="00432F2B">
        <w:tc>
          <w:tcPr>
            <w:tcW w:w="998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2F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(указывается наименование контрольного органа)</w:t>
            </w:r>
          </w:p>
          <w:p w:rsidR="00B4634B" w:rsidRPr="00432F2B" w:rsidRDefault="00B4634B" w:rsidP="000C26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4634B" w:rsidRPr="00432F2B">
        <w:tc>
          <w:tcPr>
            <w:tcW w:w="998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 </w:t>
            </w:r>
          </w:p>
          <w:p w:rsidR="00B4634B" w:rsidRPr="00432F2B" w:rsidRDefault="00B4634B" w:rsidP="000C2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32F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выездного обследования № ___ от ________________20__ г.</w:t>
            </w:r>
          </w:p>
        </w:tc>
      </w:tr>
      <w:tr w:rsidR="00B4634B" w:rsidRPr="00432F2B">
        <w:tc>
          <w:tcPr>
            <w:tcW w:w="998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4634B" w:rsidRPr="00432F2B">
        <w:tc>
          <w:tcPr>
            <w:tcW w:w="216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</w:tc>
        <w:tc>
          <w:tcPr>
            <w:tcW w:w="7819" w:type="dxa"/>
            <w:gridSpan w:val="3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4634B" w:rsidRPr="00432F2B">
        <w:tc>
          <w:tcPr>
            <w:tcW w:w="216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9" w:type="dxa"/>
            <w:gridSpan w:val="3"/>
          </w:tcPr>
          <w:p w:rsidR="00B4634B" w:rsidRPr="00432F2B" w:rsidRDefault="00B4634B" w:rsidP="000C2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2F2B">
              <w:rPr>
                <w:rFonts w:ascii="Times New Roman" w:hAnsi="Times New Roman" w:cs="Times New Roman"/>
                <w:sz w:val="16"/>
                <w:szCs w:val="16"/>
              </w:rPr>
              <w:t>(реквизиты з</w:t>
            </w:r>
            <w:r w:rsidRPr="00432F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адания на проведение контрольного мероприятия без взаимодействия с контролируемым лицом</w:t>
            </w:r>
            <w:r w:rsidRPr="00432F2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B4634B" w:rsidRPr="00432F2B">
        <w:tc>
          <w:tcPr>
            <w:tcW w:w="9983" w:type="dxa"/>
            <w:gridSpan w:val="5"/>
            <w:tcBorders>
              <w:bottom w:val="single" w:sz="4" w:space="0" w:color="000000"/>
            </w:tcBorders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4634B" w:rsidRPr="00432F2B">
        <w:tc>
          <w:tcPr>
            <w:tcW w:w="998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2F2B">
              <w:rPr>
                <w:rFonts w:ascii="Times New Roman" w:hAnsi="Times New Roman" w:cs="Times New Roman"/>
                <w:sz w:val="16"/>
                <w:szCs w:val="16"/>
              </w:rPr>
              <w:t xml:space="preserve">(фамилии, имена, отчества, должности должностного лица или должностных лиц, проводивших выездное обследование) </w:t>
            </w:r>
          </w:p>
        </w:tc>
      </w:tr>
      <w:tr w:rsidR="00B4634B" w:rsidRPr="00432F2B">
        <w:tc>
          <w:tcPr>
            <w:tcW w:w="9983" w:type="dxa"/>
            <w:gridSpan w:val="5"/>
            <w:tcBorders>
              <w:bottom w:val="single" w:sz="4" w:space="0" w:color="000000"/>
            </w:tcBorders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_____________20__ г. провел(и) выездное обследование в отношении:</w:t>
            </w:r>
          </w:p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34B" w:rsidRPr="00432F2B">
        <w:tc>
          <w:tcPr>
            <w:tcW w:w="998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556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2F2B">
              <w:rPr>
                <w:rFonts w:ascii="Times New Roman" w:hAnsi="Times New Roman" w:cs="Times New Roman"/>
                <w:sz w:val="16"/>
                <w:szCs w:val="16"/>
              </w:rPr>
              <w:t>(указывается объект, в отношении которого проведено выездное обследование, адрес (местоположение) и при необходимости дополнительные характеристики объекта для определения объекта контроля)</w:t>
            </w:r>
          </w:p>
        </w:tc>
      </w:tr>
      <w:tr w:rsidR="00B4634B" w:rsidRPr="00432F2B">
        <w:tc>
          <w:tcPr>
            <w:tcW w:w="998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В результате выездного обследования установлено следующее:</w:t>
            </w:r>
          </w:p>
        </w:tc>
      </w:tr>
      <w:tr w:rsidR="00B4634B" w:rsidRPr="00432F2B">
        <w:tc>
          <w:tcPr>
            <w:tcW w:w="9983" w:type="dxa"/>
            <w:gridSpan w:val="5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4634B" w:rsidRPr="00432F2B">
        <w:tc>
          <w:tcPr>
            <w:tcW w:w="998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2F2B">
              <w:rPr>
                <w:rFonts w:ascii="Times New Roman" w:hAnsi="Times New Roman" w:cs="Times New Roman"/>
                <w:sz w:val="16"/>
                <w:szCs w:val="16"/>
              </w:rPr>
              <w:t>(указываются фактические обстоятельства, установленные в ходе выездного обследования, выводы по результатам его проведения)</w:t>
            </w:r>
          </w:p>
        </w:tc>
      </w:tr>
      <w:tr w:rsidR="00B4634B" w:rsidRPr="00432F2B">
        <w:tc>
          <w:tcPr>
            <w:tcW w:w="18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В действиях</w:t>
            </w:r>
          </w:p>
        </w:tc>
        <w:tc>
          <w:tcPr>
            <w:tcW w:w="8126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4634B" w:rsidRPr="00432F2B">
        <w:tc>
          <w:tcPr>
            <w:tcW w:w="18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1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2F2B">
              <w:rPr>
                <w:rFonts w:ascii="Times New Roman" w:hAnsi="Times New Roman" w:cs="Times New Roman"/>
                <w:sz w:val="16"/>
                <w:szCs w:val="16"/>
              </w:rPr>
              <w:t>(наименование юридического лица, индивидуального предпринимателя (ИНН, ОГРН), Ф.И.О. гражданина)</w:t>
            </w:r>
          </w:p>
        </w:tc>
      </w:tr>
      <w:tr w:rsidR="00B4634B" w:rsidRPr="00432F2B">
        <w:tc>
          <w:tcPr>
            <w:tcW w:w="998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556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усматриваются/не усматриваются признаки нарушений требований действующего законодательства, за нарушение которых предусмотрена административная и иная ответственность (указать каких именно требований законодательства).</w:t>
            </w:r>
          </w:p>
        </w:tc>
      </w:tr>
      <w:tr w:rsidR="00B4634B" w:rsidRPr="00432F2B">
        <w:tc>
          <w:tcPr>
            <w:tcW w:w="691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307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4634B" w:rsidRPr="00432F2B">
        <w:tc>
          <w:tcPr>
            <w:tcW w:w="998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В ходе выездного обследования производились: _________________________</w:t>
            </w:r>
          </w:p>
          <w:p w:rsidR="00B4634B" w:rsidRPr="00432F2B" w:rsidRDefault="00B4634B" w:rsidP="000C2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2F2B">
              <w:rPr>
                <w:rFonts w:ascii="Times New Roman" w:hAnsi="Times New Roman" w:cs="Times New Roman"/>
                <w:sz w:val="16"/>
                <w:szCs w:val="16"/>
              </w:rPr>
              <w:t>(осмотр, инструментальное обследование (с применением видеозаписи))</w:t>
            </w:r>
          </w:p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К акту выездного обследования прилагается:</w:t>
            </w:r>
          </w:p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1. …</w:t>
            </w:r>
          </w:p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2. ...</w:t>
            </w:r>
          </w:p>
        </w:tc>
      </w:tr>
      <w:tr w:rsidR="00B4634B" w:rsidRPr="00432F2B">
        <w:tc>
          <w:tcPr>
            <w:tcW w:w="5675" w:type="dxa"/>
            <w:gridSpan w:val="3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7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4634B" w:rsidRPr="00432F2B">
        <w:tc>
          <w:tcPr>
            <w:tcW w:w="567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2F2B"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 лица (лиц) проводившего(проводивших)выездное обследование</w:t>
            </w:r>
            <w:r w:rsidRPr="00432F2B">
              <w:rPr>
                <w:rFonts w:ascii="Times New Roman" w:hAnsi="Times New Roman" w:cs="Times New Roman"/>
                <w:color w:val="111111"/>
                <w:sz w:val="16"/>
                <w:szCs w:val="16"/>
              </w:rPr>
              <w:t>)</w:t>
            </w: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0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634B" w:rsidRPr="00432F2B" w:rsidRDefault="00B4634B" w:rsidP="000C2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2F2B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</w:tr>
    </w:tbl>
    <w:p w:rsidR="00B4634B" w:rsidRPr="0055659F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0C2675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0C2675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0C2675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0C2675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0C2675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0C2675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0C2675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0C2675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0C2675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0C2675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0C2675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Pr="00914E19" w:rsidRDefault="00B4634B" w:rsidP="00A30446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B4634B" w:rsidRPr="00914E19" w:rsidRDefault="00B4634B" w:rsidP="00A30446">
      <w:pPr>
        <w:pStyle w:val="HeadDoc"/>
        <w:ind w:left="561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Утверждено </w:t>
      </w:r>
      <w:r w:rsidRPr="00914E19">
        <w:rPr>
          <w:sz w:val="24"/>
          <w:szCs w:val="24"/>
        </w:rPr>
        <w:t>постановлен</w:t>
      </w:r>
      <w:r>
        <w:rPr>
          <w:sz w:val="24"/>
          <w:szCs w:val="24"/>
        </w:rPr>
        <w:t>ием</w:t>
      </w:r>
      <w:r w:rsidRPr="00914E19">
        <w:rPr>
          <w:sz w:val="24"/>
          <w:szCs w:val="24"/>
        </w:rPr>
        <w:t xml:space="preserve"> администрации </w:t>
      </w:r>
      <w:r>
        <w:rPr>
          <w:sz w:val="24"/>
          <w:szCs w:val="24"/>
        </w:rPr>
        <w:t>Унечского района</w:t>
      </w:r>
    </w:p>
    <w:p w:rsidR="00B4634B" w:rsidRPr="00914E19" w:rsidRDefault="00B4634B" w:rsidP="00A30446">
      <w:pPr>
        <w:pStyle w:val="HeadDoc"/>
        <w:ind w:left="5610"/>
        <w:jc w:val="right"/>
        <w:rPr>
          <w:sz w:val="24"/>
          <w:szCs w:val="24"/>
        </w:rPr>
      </w:pPr>
      <w:r w:rsidRPr="00914E19">
        <w:rPr>
          <w:sz w:val="24"/>
          <w:szCs w:val="24"/>
        </w:rPr>
        <w:t xml:space="preserve">от </w:t>
      </w:r>
      <w:r>
        <w:rPr>
          <w:sz w:val="24"/>
          <w:szCs w:val="24"/>
        </w:rPr>
        <w:t>29.09.2022</w:t>
      </w:r>
      <w:r w:rsidRPr="00914E19">
        <w:rPr>
          <w:sz w:val="24"/>
          <w:szCs w:val="24"/>
        </w:rPr>
        <w:t xml:space="preserve">   №</w:t>
      </w:r>
      <w:r>
        <w:rPr>
          <w:sz w:val="24"/>
          <w:szCs w:val="24"/>
        </w:rPr>
        <w:t>268</w:t>
      </w:r>
    </w:p>
    <w:p w:rsidR="00B4634B" w:rsidRDefault="00B4634B" w:rsidP="00A30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634B" w:rsidRPr="00914E19" w:rsidRDefault="00B4634B" w:rsidP="00A30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4634B" w:rsidRPr="00A30446" w:rsidRDefault="00B4634B" w:rsidP="008D45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30446">
        <w:rPr>
          <w:rFonts w:ascii="Times New Roman" w:hAnsi="Times New Roman" w:cs="Times New Roman"/>
          <w:sz w:val="16"/>
          <w:szCs w:val="16"/>
        </w:rPr>
        <w:t>(полное наименование органа муниципального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A30446">
        <w:rPr>
          <w:rFonts w:ascii="Times New Roman" w:hAnsi="Times New Roman" w:cs="Times New Roman"/>
          <w:sz w:val="16"/>
          <w:szCs w:val="16"/>
        </w:rPr>
        <w:t>контроля)</w:t>
      </w:r>
    </w:p>
    <w:p w:rsidR="00B4634B" w:rsidRPr="00914E19" w:rsidRDefault="00B4634B" w:rsidP="00A30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от</w:t>
      </w:r>
    </w:p>
    <w:p w:rsidR="00B4634B" w:rsidRPr="00914E19" w:rsidRDefault="00B4634B" w:rsidP="00A30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4634B" w:rsidRPr="00914E19" w:rsidRDefault="00B4634B" w:rsidP="00A30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ИНН____________________________</w:t>
      </w:r>
    </w:p>
    <w:p w:rsidR="00B4634B" w:rsidRPr="00914E19" w:rsidRDefault="00B4634B" w:rsidP="00A30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ОГРН (ОГРНИП)_________________</w:t>
      </w:r>
    </w:p>
    <w:p w:rsidR="00B4634B" w:rsidRPr="00914E19" w:rsidRDefault="00B4634B" w:rsidP="00A30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адрес: __________________________,</w:t>
      </w:r>
    </w:p>
    <w:p w:rsidR="00B4634B" w:rsidRPr="00914E19" w:rsidRDefault="00B4634B" w:rsidP="00A30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телефон:________________________,</w:t>
      </w:r>
    </w:p>
    <w:p w:rsidR="00B4634B" w:rsidRPr="00914E19" w:rsidRDefault="00B4634B" w:rsidP="00A30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факс:___________________________,</w:t>
      </w:r>
    </w:p>
    <w:p w:rsidR="00B4634B" w:rsidRPr="00914E19" w:rsidRDefault="00B4634B" w:rsidP="00A30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e-mail:__________________________.</w:t>
      </w:r>
    </w:p>
    <w:p w:rsidR="00B4634B" w:rsidRPr="00A30446" w:rsidRDefault="00B4634B" w:rsidP="00A30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446">
        <w:rPr>
          <w:rFonts w:ascii="Times New Roman" w:hAnsi="Times New Roman" w:cs="Times New Roman"/>
          <w:b/>
          <w:bCs/>
          <w:sz w:val="24"/>
          <w:szCs w:val="24"/>
        </w:rPr>
        <w:t>Возражение</w:t>
      </w:r>
    </w:p>
    <w:p w:rsidR="00B4634B" w:rsidRPr="00A30446" w:rsidRDefault="00B4634B" w:rsidP="00A30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446">
        <w:rPr>
          <w:rFonts w:ascii="Times New Roman" w:hAnsi="Times New Roman" w:cs="Times New Roman"/>
          <w:b/>
          <w:bCs/>
          <w:sz w:val="24"/>
          <w:szCs w:val="24"/>
        </w:rPr>
        <w:t>на предостережение о недопустимости нарушения</w:t>
      </w:r>
    </w:p>
    <w:p w:rsidR="00B4634B" w:rsidRPr="00A30446" w:rsidRDefault="00B4634B" w:rsidP="00A30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446">
        <w:rPr>
          <w:rFonts w:ascii="Times New Roman" w:hAnsi="Times New Roman" w:cs="Times New Roman"/>
          <w:b/>
          <w:bCs/>
          <w:sz w:val="24"/>
          <w:szCs w:val="24"/>
        </w:rPr>
        <w:t>обязательных требований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B4634B" w:rsidRPr="00914E19" w:rsidRDefault="00B4634B" w:rsidP="008D45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было получено Предостережение о недопустимости нарушения обязательных требованийот «____»________20__ г. №____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914E19">
        <w:rPr>
          <w:rFonts w:ascii="Times New Roman" w:hAnsi="Times New Roman" w:cs="Times New Roman"/>
          <w:sz w:val="24"/>
          <w:szCs w:val="24"/>
        </w:rPr>
        <w:t>__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предусмотренных:_______________________________________________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914E19">
        <w:rPr>
          <w:rFonts w:ascii="Times New Roman" w:hAnsi="Times New Roman" w:cs="Times New Roman"/>
          <w:sz w:val="24"/>
          <w:szCs w:val="24"/>
        </w:rPr>
        <w:t>_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914E19">
        <w:rPr>
          <w:rFonts w:ascii="Times New Roman" w:hAnsi="Times New Roman" w:cs="Times New Roman"/>
          <w:sz w:val="24"/>
          <w:szCs w:val="24"/>
        </w:rPr>
        <w:t>_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914E19">
        <w:rPr>
          <w:rFonts w:ascii="Times New Roman" w:hAnsi="Times New Roman" w:cs="Times New Roman"/>
          <w:sz w:val="24"/>
          <w:szCs w:val="24"/>
        </w:rPr>
        <w:t>_________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914E19">
        <w:rPr>
          <w:rFonts w:ascii="Times New Roman" w:hAnsi="Times New Roman" w:cs="Times New Roman"/>
          <w:sz w:val="24"/>
          <w:szCs w:val="24"/>
        </w:rPr>
        <w:t>_______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914E19">
        <w:rPr>
          <w:rFonts w:ascii="Times New Roman" w:hAnsi="Times New Roman" w:cs="Times New Roman"/>
          <w:sz w:val="24"/>
          <w:szCs w:val="24"/>
        </w:rPr>
        <w:t>___________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с вынесенным Предостережением не согласен(н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14E19">
        <w:rPr>
          <w:rFonts w:ascii="Times New Roman" w:hAnsi="Times New Roman" w:cs="Times New Roman"/>
          <w:sz w:val="24"/>
          <w:szCs w:val="24"/>
        </w:rPr>
        <w:t>), так как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B4634B" w:rsidRPr="00914E19" w:rsidRDefault="00B4634B" w:rsidP="008D45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914E19">
        <w:rPr>
          <w:rFonts w:ascii="Times New Roman" w:hAnsi="Times New Roman" w:cs="Times New Roman"/>
          <w:sz w:val="24"/>
          <w:szCs w:val="24"/>
        </w:rPr>
        <w:t>_</w:t>
      </w:r>
    </w:p>
    <w:p w:rsidR="00B4634B" w:rsidRPr="00914E19" w:rsidRDefault="00B4634B" w:rsidP="008D45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914E19">
        <w:rPr>
          <w:rFonts w:ascii="Times New Roman" w:hAnsi="Times New Roman" w:cs="Times New Roman"/>
          <w:sz w:val="24"/>
          <w:szCs w:val="24"/>
        </w:rPr>
        <w:t>_________</w:t>
      </w:r>
    </w:p>
    <w:p w:rsidR="00B4634B" w:rsidRPr="00914E19" w:rsidRDefault="00B4634B" w:rsidP="008D45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914E19">
        <w:rPr>
          <w:rFonts w:ascii="Times New Roman" w:hAnsi="Times New Roman" w:cs="Times New Roman"/>
          <w:sz w:val="24"/>
          <w:szCs w:val="24"/>
        </w:rPr>
        <w:t>_______</w:t>
      </w:r>
    </w:p>
    <w:p w:rsidR="00B4634B" w:rsidRPr="00914E19" w:rsidRDefault="00B4634B" w:rsidP="008D45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914E19">
        <w:rPr>
          <w:rFonts w:ascii="Times New Roman" w:hAnsi="Times New Roman" w:cs="Times New Roman"/>
          <w:sz w:val="24"/>
          <w:szCs w:val="24"/>
        </w:rPr>
        <w:t>___________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«____»_________20___ г.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ФИО_______________________________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Подпись________ (расшифровка)________</w:t>
      </w:r>
    </w:p>
    <w:p w:rsidR="00B4634B" w:rsidRDefault="00B4634B" w:rsidP="00BA2D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634B" w:rsidRDefault="00B4634B" w:rsidP="00BA2D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634B" w:rsidRPr="00914E19" w:rsidRDefault="00B4634B" w:rsidP="00BA2D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D22">
        <w:rPr>
          <w:rFonts w:ascii="Times New Roman" w:hAnsi="Times New Roman" w:cs="Times New Roman"/>
          <w:sz w:val="20"/>
          <w:szCs w:val="20"/>
        </w:rPr>
        <w:t>Примечание. В соответствии с п. 9 Правил составления и направления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предостережения о недопустимости нарушения обязательных требований,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подачи юридическим лицом, индивидуальным предпринимателем возражений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на такое предостережение и их рассмотрения, уведомления об исполнении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такого предостережения, утвержденных постановлением Правительства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Российской Федерации от 10.02.2017 г. № 166, возражение направляются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лицом, в отношении которого исполняется муниципальная функция,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бумажном виде почтовым отправлением в орган муниципального контроля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либо в виде электронного документа, подписанного усиленной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квалифицированной электронной подписью индивидуального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предпринимателя, лица, уполномоченного действовать от имени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юридического лица, на указанный в предостережении адрес электронной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почты органа муниципального контроля либо иными указанными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2D22">
        <w:rPr>
          <w:rFonts w:ascii="Times New Roman" w:hAnsi="Times New Roman" w:cs="Times New Roman"/>
          <w:sz w:val="20"/>
          <w:szCs w:val="20"/>
        </w:rPr>
        <w:t>предостережении способами</w:t>
      </w:r>
      <w:r w:rsidRPr="00914E19">
        <w:rPr>
          <w:rFonts w:ascii="Times New Roman" w:hAnsi="Times New Roman" w:cs="Times New Roman"/>
          <w:sz w:val="24"/>
          <w:szCs w:val="24"/>
        </w:rPr>
        <w:t>.</w:t>
      </w:r>
    </w:p>
    <w:p w:rsidR="00B4634B" w:rsidRDefault="00B4634B" w:rsidP="00612737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612737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612737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612737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4634B" w:rsidRPr="00914E19" w:rsidRDefault="00B4634B" w:rsidP="00612737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B4634B" w:rsidRPr="00914E19" w:rsidRDefault="00B4634B" w:rsidP="00612737">
      <w:pPr>
        <w:pStyle w:val="HeadDoc"/>
        <w:ind w:left="561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Утверждено </w:t>
      </w:r>
      <w:r w:rsidRPr="00914E19">
        <w:rPr>
          <w:sz w:val="24"/>
          <w:szCs w:val="24"/>
        </w:rPr>
        <w:t>постановлен</w:t>
      </w:r>
      <w:r>
        <w:rPr>
          <w:sz w:val="24"/>
          <w:szCs w:val="24"/>
        </w:rPr>
        <w:t>ием</w:t>
      </w:r>
      <w:r w:rsidRPr="00914E19">
        <w:rPr>
          <w:sz w:val="24"/>
          <w:szCs w:val="24"/>
        </w:rPr>
        <w:t xml:space="preserve"> администрации </w:t>
      </w:r>
      <w:r>
        <w:rPr>
          <w:sz w:val="24"/>
          <w:szCs w:val="24"/>
        </w:rPr>
        <w:t>Унечского района</w:t>
      </w:r>
    </w:p>
    <w:p w:rsidR="00B4634B" w:rsidRPr="00914E19" w:rsidRDefault="00B4634B" w:rsidP="00612737">
      <w:pPr>
        <w:pStyle w:val="HeadDoc"/>
        <w:ind w:left="5610"/>
        <w:jc w:val="right"/>
        <w:rPr>
          <w:sz w:val="24"/>
          <w:szCs w:val="24"/>
        </w:rPr>
      </w:pPr>
      <w:r w:rsidRPr="00914E19">
        <w:rPr>
          <w:sz w:val="24"/>
          <w:szCs w:val="24"/>
        </w:rPr>
        <w:t xml:space="preserve">от </w:t>
      </w:r>
      <w:r>
        <w:rPr>
          <w:sz w:val="24"/>
          <w:szCs w:val="24"/>
        </w:rPr>
        <w:t>29.09.2022</w:t>
      </w:r>
      <w:r w:rsidRPr="00914E19">
        <w:rPr>
          <w:sz w:val="24"/>
          <w:szCs w:val="24"/>
        </w:rPr>
        <w:t xml:space="preserve">   №</w:t>
      </w:r>
      <w:r>
        <w:rPr>
          <w:sz w:val="24"/>
          <w:szCs w:val="24"/>
        </w:rPr>
        <w:t>268</w:t>
      </w:r>
    </w:p>
    <w:p w:rsidR="00B4634B" w:rsidRPr="00914E19" w:rsidRDefault="00B4634B" w:rsidP="00612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4634B" w:rsidRDefault="00B4634B" w:rsidP="00612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E19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 </w:t>
      </w:r>
    </w:p>
    <w:p w:rsidR="00B4634B" w:rsidRPr="00914E19" w:rsidRDefault="00B4634B" w:rsidP="00612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E19">
        <w:rPr>
          <w:rFonts w:ascii="Times New Roman" w:hAnsi="Times New Roman" w:cs="Times New Roman"/>
          <w:b/>
          <w:bCs/>
          <w:sz w:val="24"/>
          <w:szCs w:val="24"/>
        </w:rPr>
        <w:t>по результатам рассмотрения возражений (замечаний)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от «____» _______ ____ года</w:t>
      </w:r>
    </w:p>
    <w:p w:rsidR="00B4634B" w:rsidRPr="00914E19" w:rsidRDefault="00B4634B" w:rsidP="006127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4634B" w:rsidRPr="00914E19" w:rsidRDefault="00B4634B" w:rsidP="00BA2D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E19">
        <w:rPr>
          <w:rFonts w:ascii="Times New Roman" w:hAnsi="Times New Roman" w:cs="Times New Roman"/>
          <w:b/>
          <w:bCs/>
          <w:sz w:val="24"/>
          <w:szCs w:val="24"/>
        </w:rPr>
        <w:t>Заключение по результатам рассмотрения возражений (замечаний) ________________________________________________________</w:t>
      </w:r>
    </w:p>
    <w:p w:rsidR="00B4634B" w:rsidRPr="00BA2D22" w:rsidRDefault="00B4634B" w:rsidP="00BA2D2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A2D22">
        <w:rPr>
          <w:rFonts w:ascii="Times New Roman" w:hAnsi="Times New Roman" w:cs="Times New Roman"/>
          <w:sz w:val="16"/>
          <w:szCs w:val="16"/>
        </w:rPr>
        <w:t xml:space="preserve">(полное наименование объекта проверки) </w:t>
      </w:r>
    </w:p>
    <w:p w:rsidR="00B4634B" w:rsidRPr="00914E19" w:rsidRDefault="00B4634B" w:rsidP="006127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4634B" w:rsidRPr="00914E19" w:rsidRDefault="00B4634B" w:rsidP="00F260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за</w:t>
      </w:r>
      <w:r w:rsidRPr="00914E19"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______________________________________</w:t>
      </w:r>
    </w:p>
    <w:p w:rsidR="00B4634B" w:rsidRPr="00F2603C" w:rsidRDefault="00B4634B" w:rsidP="00F2603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F2603C">
        <w:rPr>
          <w:rFonts w:ascii="Times New Roman" w:hAnsi="Times New Roman" w:cs="Times New Roman"/>
          <w:sz w:val="16"/>
          <w:szCs w:val="16"/>
        </w:rPr>
        <w:t>(проверяемый период)</w:t>
      </w:r>
    </w:p>
    <w:p w:rsidR="00B4634B" w:rsidRPr="00914E19" w:rsidRDefault="00B4634B" w:rsidP="00612737">
      <w:pPr>
        <w:jc w:val="both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Основание проведения проверки: ____________________________</w:t>
      </w:r>
    </w:p>
    <w:p w:rsidR="00B4634B" w:rsidRPr="00914E19" w:rsidRDefault="00B4634B" w:rsidP="00612737">
      <w:pPr>
        <w:jc w:val="both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Акт проверки: _________________________</w:t>
      </w: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3"/>
        <w:gridCol w:w="2000"/>
        <w:gridCol w:w="2552"/>
        <w:gridCol w:w="1985"/>
        <w:gridCol w:w="2693"/>
      </w:tblGrid>
      <w:tr w:rsidR="00B4634B" w:rsidRPr="00432F2B">
        <w:tc>
          <w:tcPr>
            <w:tcW w:w="943" w:type="dxa"/>
          </w:tcPr>
          <w:p w:rsidR="00B4634B" w:rsidRPr="00432F2B" w:rsidRDefault="00B4634B" w:rsidP="0043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2000" w:type="dxa"/>
          </w:tcPr>
          <w:p w:rsidR="00B4634B" w:rsidRPr="00432F2B" w:rsidRDefault="00B4634B" w:rsidP="0043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Ссылка на положение акта проверки</w:t>
            </w:r>
          </w:p>
        </w:tc>
        <w:tc>
          <w:tcPr>
            <w:tcW w:w="2552" w:type="dxa"/>
          </w:tcPr>
          <w:p w:rsidR="00B4634B" w:rsidRPr="00432F2B" w:rsidRDefault="00B4634B" w:rsidP="0043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 xml:space="preserve">Выдержка из текста </w:t>
            </w:r>
          </w:p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акта проверки</w:t>
            </w:r>
          </w:p>
        </w:tc>
        <w:tc>
          <w:tcPr>
            <w:tcW w:w="1985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Возражение (замечание)</w:t>
            </w:r>
          </w:p>
        </w:tc>
        <w:tc>
          <w:tcPr>
            <w:tcW w:w="2693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  <w:tr w:rsidR="00B4634B" w:rsidRPr="00432F2B">
        <w:tc>
          <w:tcPr>
            <w:tcW w:w="943" w:type="dxa"/>
          </w:tcPr>
          <w:p w:rsidR="00B4634B" w:rsidRPr="00432F2B" w:rsidRDefault="00B4634B" w:rsidP="0043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</w:tcPr>
          <w:p w:rsidR="00B4634B" w:rsidRPr="00432F2B" w:rsidRDefault="00B4634B" w:rsidP="0043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634B" w:rsidRPr="00432F2B">
        <w:tc>
          <w:tcPr>
            <w:tcW w:w="943" w:type="dxa"/>
          </w:tcPr>
          <w:p w:rsidR="00B4634B" w:rsidRPr="00432F2B" w:rsidRDefault="00B4634B" w:rsidP="00432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B4634B" w:rsidRPr="00432F2B" w:rsidRDefault="00B4634B" w:rsidP="00432F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34B" w:rsidRPr="00432F2B">
        <w:tc>
          <w:tcPr>
            <w:tcW w:w="943" w:type="dxa"/>
          </w:tcPr>
          <w:p w:rsidR="00B4634B" w:rsidRPr="00432F2B" w:rsidRDefault="00B4634B" w:rsidP="00432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B4634B" w:rsidRPr="00432F2B" w:rsidRDefault="00B4634B" w:rsidP="00432F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34B" w:rsidRPr="00432F2B">
        <w:tc>
          <w:tcPr>
            <w:tcW w:w="943" w:type="dxa"/>
          </w:tcPr>
          <w:p w:rsidR="00B4634B" w:rsidRPr="00432F2B" w:rsidRDefault="00B4634B" w:rsidP="00432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B4634B" w:rsidRPr="00432F2B" w:rsidRDefault="00B4634B" w:rsidP="00432F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34B" w:rsidRPr="00432F2B">
        <w:tc>
          <w:tcPr>
            <w:tcW w:w="943" w:type="dxa"/>
          </w:tcPr>
          <w:p w:rsidR="00B4634B" w:rsidRPr="00432F2B" w:rsidRDefault="00B4634B" w:rsidP="00432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B4634B" w:rsidRPr="00432F2B" w:rsidRDefault="00B4634B" w:rsidP="00432F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34B" w:rsidRPr="00432F2B">
        <w:tc>
          <w:tcPr>
            <w:tcW w:w="943" w:type="dxa"/>
          </w:tcPr>
          <w:p w:rsidR="00B4634B" w:rsidRPr="00432F2B" w:rsidRDefault="00B4634B" w:rsidP="00432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B4634B" w:rsidRPr="00432F2B" w:rsidRDefault="00B4634B" w:rsidP="00432F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634B" w:rsidRPr="00432F2B" w:rsidRDefault="00B4634B" w:rsidP="0043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634B" w:rsidRPr="00914E19" w:rsidRDefault="00B4634B" w:rsidP="00612737">
      <w:pPr>
        <w:jc w:val="both"/>
        <w:rPr>
          <w:rFonts w:ascii="Times New Roman" w:hAnsi="Times New Roman" w:cs="Times New Roman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Приложение: ____________________________________________</w:t>
      </w:r>
    </w:p>
    <w:tbl>
      <w:tblPr>
        <w:tblW w:w="9466" w:type="dxa"/>
        <w:tblInd w:w="-106" w:type="dxa"/>
        <w:tblLayout w:type="fixed"/>
        <w:tblLook w:val="0000"/>
      </w:tblPr>
      <w:tblGrid>
        <w:gridCol w:w="3705"/>
        <w:gridCol w:w="236"/>
        <w:gridCol w:w="1982"/>
        <w:gridCol w:w="236"/>
        <w:gridCol w:w="3163"/>
        <w:gridCol w:w="144"/>
      </w:tblGrid>
      <w:tr w:rsidR="00B4634B" w:rsidRPr="00432F2B">
        <w:trPr>
          <w:gridAfter w:val="3"/>
          <w:wAfter w:w="3543" w:type="dxa"/>
          <w:trHeight w:val="1176"/>
        </w:trPr>
        <w:tc>
          <w:tcPr>
            <w:tcW w:w="3705" w:type="dxa"/>
          </w:tcPr>
          <w:p w:rsidR="00B4634B" w:rsidRDefault="00B4634B" w:rsidP="000C2675">
            <w:pPr>
              <w:pStyle w:val="-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A2D22">
              <w:rPr>
                <w:sz w:val="24"/>
                <w:szCs w:val="24"/>
              </w:rPr>
              <w:t>Руководитель органа муниципального контроля</w:t>
            </w:r>
            <w:r>
              <w:rPr>
                <w:sz w:val="24"/>
                <w:szCs w:val="24"/>
              </w:rPr>
              <w:t xml:space="preserve">              _____________________________</w:t>
            </w:r>
          </w:p>
          <w:p w:rsidR="00B4634B" w:rsidRDefault="00B4634B" w:rsidP="000C2675">
            <w:pPr>
              <w:pStyle w:val="-"/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BA2D22">
              <w:rPr>
                <w:sz w:val="16"/>
                <w:szCs w:val="16"/>
              </w:rPr>
              <w:t>(Ф.И.О., подпись)</w:t>
            </w:r>
          </w:p>
          <w:p w:rsidR="00B4634B" w:rsidRPr="00BA2D22" w:rsidRDefault="00B4634B" w:rsidP="000C2675">
            <w:pPr>
              <w:pStyle w:val="-"/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B4634B" w:rsidRPr="00432F2B" w:rsidRDefault="00B4634B" w:rsidP="000C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Mar>
              <w:top w:w="0" w:type="dxa"/>
              <w:left w:w="28" w:type="dxa"/>
              <w:bottom w:w="0" w:type="dxa"/>
              <w:right w:w="0" w:type="dxa"/>
            </w:tcMar>
            <w:vAlign w:val="bottom"/>
          </w:tcPr>
          <w:p w:rsidR="00B4634B" w:rsidRPr="00432F2B" w:rsidRDefault="00B4634B" w:rsidP="000C2675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34B" w:rsidRPr="00432F2B">
        <w:tc>
          <w:tcPr>
            <w:tcW w:w="3705" w:type="dxa"/>
          </w:tcPr>
          <w:p w:rsidR="00B4634B" w:rsidRPr="00432F2B" w:rsidRDefault="00B4634B" w:rsidP="000C2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4634B" w:rsidRPr="00432F2B" w:rsidRDefault="00B4634B" w:rsidP="000C2675">
            <w:pPr>
              <w:ind w:firstLine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B4634B" w:rsidRPr="00432F2B" w:rsidRDefault="00B4634B" w:rsidP="000C2675">
            <w:pPr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4634B" w:rsidRPr="00432F2B" w:rsidRDefault="00B4634B" w:rsidP="000C2675">
            <w:pPr>
              <w:ind w:firstLine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  <w:gridSpan w:val="2"/>
          </w:tcPr>
          <w:p w:rsidR="00B4634B" w:rsidRPr="00432F2B" w:rsidRDefault="00B4634B" w:rsidP="000C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34B" w:rsidRPr="00432F2B">
        <w:trPr>
          <w:gridAfter w:val="1"/>
          <w:wAfter w:w="144" w:type="dxa"/>
        </w:trPr>
        <w:tc>
          <w:tcPr>
            <w:tcW w:w="3705" w:type="dxa"/>
          </w:tcPr>
          <w:p w:rsidR="00B4634B" w:rsidRPr="00432F2B" w:rsidRDefault="00B4634B" w:rsidP="000C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4634B" w:rsidRPr="00432F2B" w:rsidRDefault="00B4634B" w:rsidP="000C2675">
            <w:pPr>
              <w:ind w:firstLine="7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B4634B" w:rsidRPr="00432F2B" w:rsidRDefault="00B4634B" w:rsidP="000C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4634B" w:rsidRPr="00432F2B" w:rsidRDefault="00B4634B" w:rsidP="000C2675">
            <w:pPr>
              <w:ind w:firstLine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</w:tcPr>
          <w:p w:rsidR="00B4634B" w:rsidRPr="00432F2B" w:rsidRDefault="00B4634B" w:rsidP="000C2675">
            <w:pPr>
              <w:ind w:firstLine="7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634B" w:rsidRPr="00914E19" w:rsidRDefault="00B4634B" w:rsidP="00612737">
      <w:pPr>
        <w:rPr>
          <w:rFonts w:ascii="Times New Roman" w:hAnsi="Times New Roman" w:cs="Times New Roman"/>
          <w:sz w:val="24"/>
          <w:szCs w:val="24"/>
        </w:rPr>
        <w:sectPr w:rsidR="00B4634B" w:rsidRPr="00914E19" w:rsidSect="00A30446">
          <w:headerReference w:type="default" r:id="rId6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B4634B" w:rsidRPr="00914E19" w:rsidRDefault="00B4634B" w:rsidP="00612737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14E1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14</w:t>
      </w:r>
    </w:p>
    <w:p w:rsidR="00B4634B" w:rsidRPr="00914E19" w:rsidRDefault="00B4634B" w:rsidP="00612737">
      <w:pPr>
        <w:pStyle w:val="HeadDoc"/>
        <w:ind w:left="561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Утверждено </w:t>
      </w:r>
      <w:r w:rsidRPr="00914E19">
        <w:rPr>
          <w:sz w:val="24"/>
          <w:szCs w:val="24"/>
        </w:rPr>
        <w:t>постановлен</w:t>
      </w:r>
      <w:r>
        <w:rPr>
          <w:sz w:val="24"/>
          <w:szCs w:val="24"/>
        </w:rPr>
        <w:t>ием</w:t>
      </w:r>
      <w:r w:rsidRPr="00914E19">
        <w:rPr>
          <w:sz w:val="24"/>
          <w:szCs w:val="24"/>
        </w:rPr>
        <w:t xml:space="preserve"> администрации </w:t>
      </w:r>
      <w:r>
        <w:rPr>
          <w:sz w:val="24"/>
          <w:szCs w:val="24"/>
        </w:rPr>
        <w:t>Унечского района</w:t>
      </w:r>
    </w:p>
    <w:p w:rsidR="00B4634B" w:rsidRPr="00914E19" w:rsidRDefault="00B4634B" w:rsidP="00612737">
      <w:pPr>
        <w:pStyle w:val="HeadDoc"/>
        <w:ind w:left="5610"/>
        <w:jc w:val="right"/>
        <w:rPr>
          <w:sz w:val="24"/>
          <w:szCs w:val="24"/>
        </w:rPr>
      </w:pPr>
      <w:r w:rsidRPr="00914E19">
        <w:rPr>
          <w:sz w:val="24"/>
          <w:szCs w:val="24"/>
        </w:rPr>
        <w:t xml:space="preserve">от </w:t>
      </w:r>
      <w:r>
        <w:rPr>
          <w:sz w:val="24"/>
          <w:szCs w:val="24"/>
        </w:rPr>
        <w:t>29.09.2022</w:t>
      </w:r>
      <w:r w:rsidRPr="00914E19">
        <w:rPr>
          <w:sz w:val="24"/>
          <w:szCs w:val="24"/>
        </w:rPr>
        <w:t xml:space="preserve">   №</w:t>
      </w:r>
      <w:r>
        <w:rPr>
          <w:sz w:val="24"/>
          <w:szCs w:val="24"/>
        </w:rPr>
        <w:t>268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634B" w:rsidRPr="007A52BE" w:rsidRDefault="00B4634B" w:rsidP="00BD6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2BE">
        <w:rPr>
          <w:rFonts w:ascii="Times New Roman" w:hAnsi="Times New Roman" w:cs="Times New Roman"/>
          <w:b/>
          <w:bCs/>
          <w:sz w:val="24"/>
          <w:szCs w:val="24"/>
        </w:rPr>
        <w:t>ЖУРНАЛ</w:t>
      </w:r>
    </w:p>
    <w:p w:rsidR="00B4634B" w:rsidRPr="007A52BE" w:rsidRDefault="00B4634B" w:rsidP="00BD6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2BE">
        <w:rPr>
          <w:rFonts w:ascii="Times New Roman" w:hAnsi="Times New Roman" w:cs="Times New Roman"/>
          <w:b/>
          <w:bCs/>
          <w:sz w:val="24"/>
          <w:szCs w:val="24"/>
        </w:rPr>
        <w:t>учета контрольных (надзорных) мероприятий</w:t>
      </w:r>
    </w:p>
    <w:p w:rsidR="00B4634B" w:rsidRPr="007A52BE" w:rsidRDefault="00B4634B" w:rsidP="00F26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2BE">
        <w:rPr>
          <w:rFonts w:ascii="Times New Roman" w:hAnsi="Times New Roman" w:cs="Times New Roman"/>
          <w:b/>
          <w:bCs/>
          <w:sz w:val="24"/>
          <w:szCs w:val="24"/>
        </w:rPr>
        <w:t>без взаимодействия с контролируемым лицом</w:t>
      </w: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79"/>
        <w:gridCol w:w="1701"/>
        <w:gridCol w:w="1559"/>
        <w:gridCol w:w="1560"/>
        <w:gridCol w:w="1559"/>
        <w:gridCol w:w="1700"/>
      </w:tblGrid>
      <w:tr w:rsidR="00B4634B" w:rsidRPr="00432F2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F2B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F2B">
              <w:rPr>
                <w:rFonts w:ascii="Times New Roman" w:hAnsi="Times New Roman" w:cs="Times New Roman"/>
                <w:sz w:val="20"/>
                <w:szCs w:val="20"/>
              </w:rPr>
              <w:t>Дата выдачи задания на проведение контрольного (надзорного) мероприятия без взаимодействия с контролируемым лицом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F2B">
              <w:rPr>
                <w:rFonts w:ascii="Times New Roman" w:hAnsi="Times New Roman" w:cs="Times New Roman"/>
                <w:sz w:val="20"/>
                <w:szCs w:val="20"/>
              </w:rPr>
              <w:t>Номер задания на проведение контрольного (надзорного) мероприятия без взаимодействия с контролируемым лицом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F2B">
              <w:rPr>
                <w:rFonts w:ascii="Times New Roman" w:hAnsi="Times New Roman" w:cs="Times New Roman"/>
                <w:sz w:val="20"/>
                <w:szCs w:val="20"/>
              </w:rPr>
              <w:t>Вид контрольного (надзорного) мероприятия без взаимодействия с контролируемым лицом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F2B">
              <w:rPr>
                <w:rFonts w:ascii="Times New Roman" w:hAnsi="Times New Roman" w:cs="Times New Roman"/>
                <w:sz w:val="20"/>
                <w:szCs w:val="20"/>
              </w:rPr>
              <w:t>Срок проведения контрольного (надзорного) мероприятия без взаимодействия с контролируемым лицом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F2B">
              <w:rPr>
                <w:rFonts w:ascii="Times New Roman" w:hAnsi="Times New Roman" w:cs="Times New Roman"/>
                <w:sz w:val="20"/>
                <w:szCs w:val="20"/>
              </w:rPr>
              <w:t>Результат контрольного (надзорного) мероприятия без взаимодействия с контролируемым лицом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F2B">
              <w:rPr>
                <w:rFonts w:ascii="Times New Roman" w:hAnsi="Times New Roman" w:cs="Times New Roman"/>
                <w:sz w:val="20"/>
                <w:szCs w:val="20"/>
              </w:rPr>
              <w:t>Решение по результатам контрольного (надзорного) мероприятия без взаимодействия с контролируемым лицом</w:t>
            </w:r>
          </w:p>
        </w:tc>
      </w:tr>
      <w:tr w:rsidR="00B4634B" w:rsidRPr="00432F2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34B" w:rsidRPr="00432F2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34B" w:rsidRPr="00432F2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34B" w:rsidRPr="00432F2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4B" w:rsidRPr="00432F2B" w:rsidRDefault="00B4634B" w:rsidP="00F2603C">
            <w:pPr>
              <w:autoSpaceDE w:val="0"/>
              <w:autoSpaceDN w:val="0"/>
              <w:adjustRightInd w:val="0"/>
              <w:spacing w:after="0" w:line="240" w:lineRule="auto"/>
              <w:ind w:left="-10"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634B" w:rsidRPr="00914E19" w:rsidRDefault="00B4634B" w:rsidP="00BD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4"/>
      </w:tblGrid>
      <w:tr w:rsidR="00B4634B" w:rsidRPr="00432F2B"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</w:tcPr>
          <w:p w:rsidR="00B4634B" w:rsidRPr="00432F2B" w:rsidRDefault="00B4634B" w:rsidP="000C2675">
            <w:pPr>
              <w:ind w:left="48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634B" w:rsidRPr="00914E19" w:rsidRDefault="00B4634B" w:rsidP="002F6119">
      <w:pPr>
        <w:ind w:left="5040"/>
        <w:rPr>
          <w:rFonts w:ascii="Times New Roman" w:hAnsi="Times New Roman" w:cs="Times New Roman"/>
          <w:sz w:val="24"/>
          <w:szCs w:val="24"/>
        </w:rPr>
      </w:pPr>
    </w:p>
    <w:p w:rsidR="00B4634B" w:rsidRPr="00914E19" w:rsidRDefault="00B4634B" w:rsidP="002F6119">
      <w:pPr>
        <w:ind w:left="5040"/>
        <w:rPr>
          <w:rFonts w:ascii="Times New Roman" w:hAnsi="Times New Roman" w:cs="Times New Roman"/>
          <w:sz w:val="24"/>
          <w:szCs w:val="24"/>
        </w:rPr>
      </w:pPr>
    </w:p>
    <w:p w:rsidR="00B4634B" w:rsidRPr="00914E19" w:rsidRDefault="00B4634B" w:rsidP="002F6119">
      <w:pPr>
        <w:ind w:left="5040"/>
        <w:rPr>
          <w:rFonts w:ascii="Times New Roman" w:hAnsi="Times New Roman" w:cs="Times New Roman"/>
          <w:sz w:val="24"/>
          <w:szCs w:val="24"/>
        </w:rPr>
      </w:pPr>
    </w:p>
    <w:p w:rsidR="00B4634B" w:rsidRPr="00914E19" w:rsidRDefault="00B4634B">
      <w:pPr>
        <w:rPr>
          <w:rFonts w:ascii="Times New Roman" w:hAnsi="Times New Roman" w:cs="Times New Roman"/>
          <w:sz w:val="24"/>
          <w:szCs w:val="24"/>
        </w:rPr>
      </w:pPr>
    </w:p>
    <w:sectPr w:rsidR="00B4634B" w:rsidRPr="00914E19" w:rsidSect="00F2603C">
      <w:headerReference w:type="default" r:id="rId7"/>
      <w:pgSz w:w="11906" w:h="16838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34B" w:rsidRDefault="00B4634B" w:rsidP="00914E19">
      <w:pPr>
        <w:spacing w:after="0" w:line="240" w:lineRule="auto"/>
      </w:pPr>
      <w:r>
        <w:separator/>
      </w:r>
    </w:p>
  </w:endnote>
  <w:endnote w:type="continuationSeparator" w:id="1">
    <w:p w:rsidR="00B4634B" w:rsidRDefault="00B4634B" w:rsidP="00914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34B" w:rsidRDefault="00B4634B" w:rsidP="00914E19">
      <w:pPr>
        <w:spacing w:after="0" w:line="240" w:lineRule="auto"/>
      </w:pPr>
      <w:r>
        <w:separator/>
      </w:r>
    </w:p>
  </w:footnote>
  <w:footnote w:type="continuationSeparator" w:id="1">
    <w:p w:rsidR="00B4634B" w:rsidRDefault="00B4634B" w:rsidP="00914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34B" w:rsidRDefault="00B4634B">
    <w:pPr>
      <w:pStyle w:val="Header"/>
      <w:jc w:val="center"/>
    </w:pPr>
  </w:p>
  <w:p w:rsidR="00B4634B" w:rsidRDefault="00B4634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34B" w:rsidRDefault="00B4634B">
    <w:pPr>
      <w:pStyle w:val="Header"/>
      <w:jc w:val="center"/>
    </w:pPr>
  </w:p>
  <w:p w:rsidR="00B4634B" w:rsidRDefault="00B4634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61B9"/>
    <w:rsid w:val="000C2675"/>
    <w:rsid w:val="002D5483"/>
    <w:rsid w:val="002F6119"/>
    <w:rsid w:val="00375704"/>
    <w:rsid w:val="003F2E06"/>
    <w:rsid w:val="00432F2B"/>
    <w:rsid w:val="0055659F"/>
    <w:rsid w:val="00612737"/>
    <w:rsid w:val="006361BE"/>
    <w:rsid w:val="007A52BE"/>
    <w:rsid w:val="008D4584"/>
    <w:rsid w:val="00914E19"/>
    <w:rsid w:val="009E4081"/>
    <w:rsid w:val="009E5FD2"/>
    <w:rsid w:val="00A30446"/>
    <w:rsid w:val="00B4634B"/>
    <w:rsid w:val="00BA2D22"/>
    <w:rsid w:val="00BB7435"/>
    <w:rsid w:val="00BD61B9"/>
    <w:rsid w:val="00BE7F8F"/>
    <w:rsid w:val="00DB23ED"/>
    <w:rsid w:val="00DB3189"/>
    <w:rsid w:val="00DD020A"/>
    <w:rsid w:val="00F2603C"/>
    <w:rsid w:val="00F80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B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F6119"/>
    <w:rPr>
      <w:color w:val="0000FF"/>
      <w:u w:val="single"/>
    </w:rPr>
  </w:style>
  <w:style w:type="paragraph" w:customStyle="1" w:styleId="HeadDoc">
    <w:name w:val="HeadDoc"/>
    <w:link w:val="HeadDoc0"/>
    <w:uiPriority w:val="99"/>
    <w:rsid w:val="002F6119"/>
    <w:pPr>
      <w:keepLines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8"/>
      <w:szCs w:val="28"/>
    </w:rPr>
  </w:style>
  <w:style w:type="character" w:customStyle="1" w:styleId="HeadDoc0">
    <w:name w:val="HeadDoc Знак"/>
    <w:link w:val="HeadDoc"/>
    <w:uiPriority w:val="99"/>
    <w:locked/>
    <w:rsid w:val="002F6119"/>
    <w:rPr>
      <w:rFonts w:ascii="Times New Roman" w:hAnsi="Times New Roman" w:cs="Times New Roman"/>
      <w:sz w:val="22"/>
      <w:szCs w:val="22"/>
      <w:lang w:eastAsia="ru-RU"/>
    </w:rPr>
  </w:style>
  <w:style w:type="table" w:styleId="TableGrid">
    <w:name w:val="Table Grid"/>
    <w:basedOn w:val="TableNormal"/>
    <w:uiPriority w:val="99"/>
    <w:rsid w:val="002F611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Норм-Абзац"/>
    <w:basedOn w:val="Normal"/>
    <w:uiPriority w:val="99"/>
    <w:rsid w:val="002F6119"/>
    <w:pPr>
      <w:spacing w:before="120" w:after="120" w:line="312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rsid w:val="002F61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F6119"/>
    <w:rPr>
      <w:rFonts w:ascii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914E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14E19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14E19"/>
    <w:rPr>
      <w:vertAlign w:val="superscript"/>
    </w:rPr>
  </w:style>
  <w:style w:type="paragraph" w:styleId="Footer">
    <w:name w:val="footer"/>
    <w:basedOn w:val="Normal"/>
    <w:link w:val="FooterChar"/>
    <w:uiPriority w:val="99"/>
    <w:rsid w:val="00914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14E19"/>
  </w:style>
  <w:style w:type="paragraph" w:styleId="BalloonText">
    <w:name w:val="Balloon Text"/>
    <w:basedOn w:val="Normal"/>
    <w:link w:val="BalloonTextChar"/>
    <w:uiPriority w:val="99"/>
    <w:semiHidden/>
    <w:rsid w:val="00BA2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2D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233</TotalTime>
  <Pages>4</Pages>
  <Words>927</Words>
  <Characters>5285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6</cp:revision>
  <cp:lastPrinted>2022-09-29T09:38:00Z</cp:lastPrinted>
  <dcterms:created xsi:type="dcterms:W3CDTF">2022-09-29T08:05:00Z</dcterms:created>
  <dcterms:modified xsi:type="dcterms:W3CDTF">2022-10-04T14:29:00Z</dcterms:modified>
</cp:coreProperties>
</file>